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1132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F6481" w:rsidRPr="00443C58" w:rsidTr="0053310C">
        <w:trPr>
          <w:trHeight w:val="940"/>
        </w:trPr>
        <w:tc>
          <w:tcPr>
            <w:tcW w:w="2655" w:type="dxa"/>
            <w:gridSpan w:val="2"/>
          </w:tcPr>
          <w:p w:rsidR="00CF6481" w:rsidRPr="00443C58" w:rsidRDefault="00982F65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cs="Arial"/>
                <w:b/>
                <w:lang w:val="en-GB"/>
              </w:rPr>
            </w:pPr>
            <w:r w:rsidRPr="00443C58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52333FB" wp14:editId="728DEE83">
                  <wp:simplePos x="0" y="0"/>
                  <wp:positionH relativeFrom="column">
                    <wp:posOffset>-43555</wp:posOffset>
                  </wp:positionH>
                  <wp:positionV relativeFrom="paragraph">
                    <wp:posOffset>85839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9"/>
            <w:vAlign w:val="center"/>
          </w:tcPr>
          <w:p w:rsidR="00CF6481" w:rsidRPr="00443C58" w:rsidRDefault="000134B1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en-GB"/>
              </w:rPr>
            </w:pPr>
            <w:r w:rsidRPr="00443C58">
              <w:rPr>
                <w:rFonts w:cs="Arial"/>
                <w:b/>
                <w:sz w:val="24"/>
                <w:szCs w:val="24"/>
                <w:lang w:val="en-GB"/>
              </w:rPr>
              <w:t>RECORD OF PROVIDED SERVICE</w:t>
            </w:r>
          </w:p>
        </w:tc>
      </w:tr>
      <w:tr w:rsidR="0053310C" w:rsidRPr="00443C58" w:rsidTr="001019ED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B5E" w:rsidRPr="00443C58" w:rsidRDefault="000134B1" w:rsidP="001019ED">
            <w:pPr>
              <w:spacing w:before="120" w:after="120" w:line="240" w:lineRule="auto"/>
              <w:rPr>
                <w:rFonts w:cs="Arial"/>
                <w:sz w:val="20"/>
                <w:szCs w:val="20"/>
                <w:lang w:val="en-GB"/>
              </w:rPr>
            </w:pPr>
            <w:r w:rsidRPr="00443C58">
              <w:rPr>
                <w:rFonts w:cs="Arial"/>
                <w:sz w:val="20"/>
                <w:szCs w:val="20"/>
                <w:lang w:val="en-GB"/>
              </w:rPr>
              <w:t>Report no.: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443C58" w:rsidRDefault="000D1B5E" w:rsidP="001019ED">
            <w:pPr>
              <w:spacing w:before="120" w:after="12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443C58" w:rsidRDefault="000134B1" w:rsidP="001019ED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443C58">
              <w:rPr>
                <w:rFonts w:cs="Arial"/>
                <w:sz w:val="20"/>
                <w:szCs w:val="20"/>
                <w:lang w:val="en-GB"/>
              </w:rPr>
              <w:t>Date of service provided:</w:t>
            </w:r>
            <w:r w:rsidR="009C0660" w:rsidRPr="00443C58">
              <w:rPr>
                <w:rFonts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53310C" w:rsidRPr="00443C58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A1B9F" w:rsidRPr="00443C58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443C58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443C58" w:rsidRDefault="00FA1B9F" w:rsidP="000D1B5E">
            <w:pPr>
              <w:spacing w:after="0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53310C" w:rsidRPr="00443C58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443C58" w:rsidRDefault="000134B1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443C58">
              <w:rPr>
                <w:rFonts w:cs="Arial"/>
                <w:sz w:val="20"/>
                <w:szCs w:val="20"/>
                <w:lang w:val="en-GB"/>
              </w:rPr>
              <w:t>SERVICE PROVIDER: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443C58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443C58" w:rsidRDefault="000134B1" w:rsidP="00FA1B9F">
            <w:pPr>
              <w:spacing w:after="0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443C58">
              <w:rPr>
                <w:rFonts w:cs="Arial"/>
                <w:sz w:val="20"/>
                <w:szCs w:val="20"/>
                <w:lang w:val="en-GB"/>
              </w:rPr>
              <w:t>SERVICE RECIPIENT:</w:t>
            </w:r>
          </w:p>
        </w:tc>
      </w:tr>
      <w:tr w:rsidR="0053310C" w:rsidRPr="00443C58" w:rsidTr="00947C76">
        <w:trPr>
          <w:trHeight w:val="42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123D" w:rsidRPr="00443C58" w:rsidRDefault="00DC123D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443C58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53CE" w:rsidRPr="00443C58" w:rsidRDefault="004E53CE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en-GB"/>
              </w:rPr>
            </w:pPr>
          </w:p>
          <w:p w:rsidR="000D1B5E" w:rsidRPr="00443C58" w:rsidRDefault="000134B1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en-GB"/>
              </w:rPr>
            </w:pPr>
            <w:r w:rsidRPr="00443C58">
              <w:rPr>
                <w:rFonts w:cs="Arial"/>
                <w:sz w:val="20"/>
                <w:szCs w:val="20"/>
                <w:lang w:val="en-GB"/>
              </w:rPr>
              <w:t>NIS</w:t>
            </w:r>
            <w:r w:rsidR="004D799A" w:rsidRPr="00443C58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3C58">
              <w:rPr>
                <w:rFonts w:cs="Arial"/>
                <w:sz w:val="20"/>
                <w:szCs w:val="20"/>
                <w:lang w:val="en-GB"/>
              </w:rPr>
              <w:t>a</w:t>
            </w:r>
            <w:r w:rsidR="004D799A" w:rsidRPr="00443C58">
              <w:rPr>
                <w:rFonts w:cs="Arial"/>
                <w:sz w:val="20"/>
                <w:szCs w:val="20"/>
                <w:lang w:val="en-GB"/>
              </w:rPr>
              <w:t>.</w:t>
            </w:r>
            <w:r w:rsidRPr="00443C58">
              <w:rPr>
                <w:rFonts w:cs="Arial"/>
                <w:sz w:val="20"/>
                <w:szCs w:val="20"/>
                <w:lang w:val="en-GB"/>
              </w:rPr>
              <w:t>d</w:t>
            </w:r>
            <w:r w:rsidR="004D799A" w:rsidRPr="00443C58">
              <w:rPr>
                <w:rFonts w:cs="Arial"/>
                <w:sz w:val="20"/>
                <w:szCs w:val="20"/>
                <w:lang w:val="en-GB"/>
              </w:rPr>
              <w:t>.</w:t>
            </w:r>
            <w:proofErr w:type="spellEnd"/>
            <w:r w:rsidR="004D799A" w:rsidRPr="00443C58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443C58">
              <w:rPr>
                <w:rFonts w:cs="Arial"/>
                <w:sz w:val="20"/>
                <w:szCs w:val="20"/>
                <w:lang w:val="en-GB"/>
              </w:rPr>
              <w:t>Novi</w:t>
            </w:r>
            <w:r w:rsidR="004D799A" w:rsidRPr="00443C58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443C58">
              <w:rPr>
                <w:rFonts w:cs="Arial"/>
                <w:sz w:val="20"/>
                <w:szCs w:val="20"/>
                <w:lang w:val="en-GB"/>
              </w:rPr>
              <w:t>Sad</w:t>
            </w:r>
          </w:p>
        </w:tc>
      </w:tr>
      <w:tr w:rsidR="0053310C" w:rsidRPr="00443C58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443C58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443C58">
              <w:rPr>
                <w:rFonts w:cs="Arial"/>
                <w:sz w:val="16"/>
                <w:szCs w:val="16"/>
                <w:lang w:val="en-GB"/>
              </w:rPr>
              <w:t>(</w:t>
            </w:r>
            <w:r w:rsidR="000134B1" w:rsidRPr="00443C58">
              <w:rPr>
                <w:rFonts w:cs="Arial"/>
                <w:sz w:val="16"/>
                <w:szCs w:val="16"/>
                <w:lang w:val="en-GB"/>
              </w:rPr>
              <w:t>Name of the legal entity</w:t>
            </w:r>
            <w:r w:rsidRPr="00443C58">
              <w:rPr>
                <w:rFonts w:cs="Arial"/>
                <w:sz w:val="16"/>
                <w:szCs w:val="16"/>
                <w:lang w:val="en-GB"/>
              </w:rPr>
              <w:t>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443C58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443C58" w:rsidRDefault="000D1B5E" w:rsidP="00844533">
            <w:pPr>
              <w:spacing w:after="0"/>
              <w:jc w:val="center"/>
              <w:rPr>
                <w:rFonts w:cs="Arial"/>
                <w:strike/>
                <w:sz w:val="16"/>
                <w:szCs w:val="16"/>
                <w:lang w:val="en-GB"/>
              </w:rPr>
            </w:pPr>
          </w:p>
        </w:tc>
      </w:tr>
      <w:tr w:rsidR="0053310C" w:rsidRPr="00443C58" w:rsidTr="00947C76">
        <w:trPr>
          <w:trHeight w:val="37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18BA" w:rsidRPr="00443C58" w:rsidRDefault="00BF18BA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443C58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443C58" w:rsidRDefault="00BF18BA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53310C" w:rsidRPr="00443C58" w:rsidTr="00947C76">
        <w:tc>
          <w:tcPr>
            <w:tcW w:w="4503" w:type="dxa"/>
            <w:gridSpan w:val="5"/>
            <w:tcBorders>
              <w:top w:val="single" w:sz="4" w:space="0" w:color="auto"/>
            </w:tcBorders>
          </w:tcPr>
          <w:p w:rsidR="000D1B5E" w:rsidRPr="00443C58" w:rsidRDefault="000134B1" w:rsidP="00FA1B9F">
            <w:pPr>
              <w:spacing w:before="60" w:after="60" w:line="240" w:lineRule="auto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>Contract registration number</w:t>
            </w:r>
            <w:r w:rsidR="000D1B5E" w:rsidRPr="00443C58">
              <w:rPr>
                <w:rFonts w:cs="Arial"/>
                <w:sz w:val="18"/>
                <w:szCs w:val="18"/>
                <w:lang w:val="en-GB"/>
              </w:rPr>
              <w:t xml:space="preserve">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443C58" w:rsidRDefault="000D1B5E" w:rsidP="00002E84">
            <w:pPr>
              <w:spacing w:after="0" w:line="240" w:lineRule="auto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53310C" w:rsidRPr="00443C58" w:rsidTr="00947C76">
        <w:tc>
          <w:tcPr>
            <w:tcW w:w="4503" w:type="dxa"/>
            <w:gridSpan w:val="5"/>
          </w:tcPr>
          <w:p w:rsidR="00E53208" w:rsidRPr="00443C58" w:rsidRDefault="000134B1" w:rsidP="00580FAD">
            <w:pPr>
              <w:spacing w:before="60" w:after="60" w:line="240" w:lineRule="auto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 xml:space="preserve">Service verification SAP number – </w:t>
            </w:r>
            <w:r w:rsidRPr="00443C58">
              <w:rPr>
                <w:rFonts w:cs="Arial"/>
                <w:i/>
                <w:sz w:val="18"/>
                <w:szCs w:val="18"/>
                <w:lang w:val="en-GB"/>
              </w:rPr>
              <w:t>mandatory input</w:t>
            </w:r>
            <w:r w:rsidRPr="00443C58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443C58" w:rsidRDefault="00821ECB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  <w:lang w:val="en-GB"/>
              </w:rPr>
            </w:pPr>
          </w:p>
        </w:tc>
      </w:tr>
      <w:tr w:rsidR="0053310C" w:rsidRPr="00443C58" w:rsidTr="00947C76">
        <w:trPr>
          <w:trHeight w:val="334"/>
        </w:trPr>
        <w:tc>
          <w:tcPr>
            <w:tcW w:w="4503" w:type="dxa"/>
            <w:gridSpan w:val="5"/>
          </w:tcPr>
          <w:p w:rsidR="00BF18BA" w:rsidRPr="00443C58" w:rsidRDefault="008B3796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 xml:space="preserve">Purchase order No. (PO) – </w:t>
            </w:r>
            <w:r w:rsidRPr="00443C58">
              <w:rPr>
                <w:rFonts w:cs="Arial"/>
                <w:i/>
                <w:sz w:val="18"/>
                <w:szCs w:val="18"/>
                <w:lang w:val="en-GB"/>
              </w:rPr>
              <w:t>optional input</w:t>
            </w:r>
            <w:r w:rsidRPr="00443C58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443C58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53310C" w:rsidRPr="00443C58" w:rsidTr="00947C76">
        <w:tc>
          <w:tcPr>
            <w:tcW w:w="4503" w:type="dxa"/>
            <w:gridSpan w:val="5"/>
          </w:tcPr>
          <w:p w:rsidR="00BF18BA" w:rsidRPr="00443C58" w:rsidRDefault="008B3796" w:rsidP="00CB604C">
            <w:pPr>
              <w:spacing w:before="60" w:after="60" w:line="240" w:lineRule="auto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>BP code / PSP / Cost centre / Account</w:t>
            </w:r>
            <w:r w:rsidR="00871454" w:rsidRPr="00443C58">
              <w:rPr>
                <w:rFonts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443C58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53310C" w:rsidRPr="00443C58" w:rsidTr="00820F9D">
        <w:trPr>
          <w:trHeight w:val="401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443C58" w:rsidRDefault="008B3796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443C58">
              <w:rPr>
                <w:rFonts w:cs="Arial"/>
                <w:sz w:val="20"/>
                <w:szCs w:val="20"/>
                <w:lang w:val="en-GB"/>
              </w:rPr>
              <w:t>DETAILED SERVICE SPECIFICATION</w:t>
            </w:r>
            <w:r w:rsidR="00BF18BA" w:rsidRPr="00443C58">
              <w:rPr>
                <w:rFonts w:cs="Arial"/>
                <w:sz w:val="20"/>
                <w:szCs w:val="20"/>
                <w:lang w:val="en-GB"/>
              </w:rPr>
              <w:t>:</w:t>
            </w:r>
          </w:p>
        </w:tc>
      </w:tr>
      <w:tr w:rsidR="00CB604C" w:rsidRPr="00443C58" w:rsidTr="00212154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CB604C" w:rsidRPr="00443C58" w:rsidRDefault="008B3796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>No.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443C58" w:rsidRDefault="008B3796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>Position description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B604C" w:rsidRPr="00443C58" w:rsidRDefault="008B3796" w:rsidP="00820F9D">
            <w:pPr>
              <w:spacing w:after="0" w:line="240" w:lineRule="auto"/>
              <w:jc w:val="center"/>
              <w:rPr>
                <w:rFonts w:cs="Arial"/>
                <w:strike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>Measure unit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443C58" w:rsidRDefault="008B3796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>Provided quantity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B3796" w:rsidRPr="00443C58" w:rsidRDefault="008B3796" w:rsidP="008B3796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>Unit price</w:t>
            </w:r>
          </w:p>
          <w:p w:rsidR="00CB604C" w:rsidRPr="00443C58" w:rsidRDefault="008B3796" w:rsidP="008B3796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>(VAT excluded)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8B3796" w:rsidRPr="00443C58" w:rsidRDefault="008B3796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>TOTAL (currency),</w:t>
            </w:r>
          </w:p>
          <w:p w:rsidR="00CB604C" w:rsidRPr="00443C58" w:rsidRDefault="008B3796" w:rsidP="008B3796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 xml:space="preserve"> VAT excluded </w:t>
            </w:r>
          </w:p>
        </w:tc>
      </w:tr>
      <w:tr w:rsidR="00CB604C" w:rsidRPr="00443C58" w:rsidTr="009F14E7">
        <w:trPr>
          <w:trHeight w:val="396"/>
        </w:trPr>
        <w:tc>
          <w:tcPr>
            <w:tcW w:w="675" w:type="dxa"/>
          </w:tcPr>
          <w:p w:rsidR="00CB604C" w:rsidRPr="00443C58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443C58" w:rsidRDefault="00CB604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443C58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gridSpan w:val="3"/>
          </w:tcPr>
          <w:p w:rsidR="00CB604C" w:rsidRPr="00443C58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CB604C" w:rsidRPr="00443C58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</w:tcPr>
          <w:p w:rsidR="00CB604C" w:rsidRPr="00443C58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CB604C" w:rsidRPr="00443C58" w:rsidTr="001C38C9">
        <w:trPr>
          <w:trHeight w:val="396"/>
        </w:trPr>
        <w:tc>
          <w:tcPr>
            <w:tcW w:w="675" w:type="dxa"/>
          </w:tcPr>
          <w:p w:rsidR="00CB604C" w:rsidRPr="00443C58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443C58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443C58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gridSpan w:val="3"/>
          </w:tcPr>
          <w:p w:rsidR="00CB604C" w:rsidRPr="00443C58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CB604C" w:rsidRPr="00443C58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</w:tcPr>
          <w:p w:rsidR="00CB604C" w:rsidRPr="00443C58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CB604C" w:rsidRPr="00443C58" w:rsidTr="00CF625D">
        <w:trPr>
          <w:trHeight w:val="396"/>
        </w:trPr>
        <w:tc>
          <w:tcPr>
            <w:tcW w:w="675" w:type="dxa"/>
          </w:tcPr>
          <w:p w:rsidR="00CB604C" w:rsidRPr="00443C58" w:rsidRDefault="00CB604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443C58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443C58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gridSpan w:val="3"/>
          </w:tcPr>
          <w:p w:rsidR="00CB604C" w:rsidRPr="00443C58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CB604C" w:rsidRPr="00443C58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</w:tcPr>
          <w:p w:rsidR="00CB604C" w:rsidRPr="00443C58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CB604C" w:rsidRPr="00443C58" w:rsidTr="00FC0830">
        <w:trPr>
          <w:trHeight w:val="396"/>
        </w:trPr>
        <w:tc>
          <w:tcPr>
            <w:tcW w:w="675" w:type="dxa"/>
          </w:tcPr>
          <w:p w:rsidR="00CB604C" w:rsidRPr="00443C58" w:rsidRDefault="00CB604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443C58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443C58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gridSpan w:val="3"/>
          </w:tcPr>
          <w:p w:rsidR="00CB604C" w:rsidRPr="00443C58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CB604C" w:rsidRPr="00443C58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</w:tcPr>
          <w:p w:rsidR="00CB604C" w:rsidRPr="00443C58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CB604C" w:rsidRPr="00443C58" w:rsidTr="00E25505">
        <w:trPr>
          <w:trHeight w:val="396"/>
        </w:trPr>
        <w:tc>
          <w:tcPr>
            <w:tcW w:w="675" w:type="dxa"/>
          </w:tcPr>
          <w:p w:rsidR="00CB604C" w:rsidRPr="00443C58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443C58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443C58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gridSpan w:val="3"/>
          </w:tcPr>
          <w:p w:rsidR="00CB604C" w:rsidRPr="00443C58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:rsidR="00CB604C" w:rsidRPr="00443C58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</w:tcPr>
          <w:p w:rsidR="00CB604C" w:rsidRPr="00443C58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53310C" w:rsidRPr="00443C58" w:rsidTr="0053310C">
        <w:trPr>
          <w:trHeight w:val="396"/>
        </w:trPr>
        <w:tc>
          <w:tcPr>
            <w:tcW w:w="8188" w:type="dxa"/>
            <w:gridSpan w:val="10"/>
            <w:tcBorders>
              <w:bottom w:val="single" w:sz="4" w:space="0" w:color="auto"/>
            </w:tcBorders>
            <w:vAlign w:val="center"/>
          </w:tcPr>
          <w:p w:rsidR="00871454" w:rsidRPr="00443C58" w:rsidRDefault="008B3796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  <w:lang w:val="en-GB"/>
              </w:rPr>
            </w:pPr>
            <w:r w:rsidRPr="00443C58">
              <w:rPr>
                <w:rFonts w:cs="Arial"/>
                <w:spacing w:val="-3"/>
                <w:sz w:val="18"/>
                <w:szCs w:val="18"/>
                <w:lang w:val="en-GB"/>
              </w:rPr>
              <w:t>TOTAL:</w:t>
            </w:r>
            <w:r w:rsidR="00AF509C" w:rsidRPr="00443C58">
              <w:rPr>
                <w:rFonts w:cs="Arial"/>
                <w:spacing w:val="-3"/>
                <w:sz w:val="18"/>
                <w:szCs w:val="18"/>
                <w:lang w:val="en-GB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443C58" w:rsidRDefault="00871454" w:rsidP="00FC6AF7">
            <w:pPr>
              <w:spacing w:after="0" w:line="240" w:lineRule="auto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53310C" w:rsidRPr="00443C58" w:rsidTr="00820F9D">
        <w:trPr>
          <w:trHeight w:val="243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443C58" w:rsidRDefault="009374DE" w:rsidP="00820F9D">
            <w:pPr>
              <w:spacing w:after="0" w:line="240" w:lineRule="auto"/>
              <w:rPr>
                <w:rFonts w:cs="Arial"/>
                <w:strike/>
                <w:sz w:val="14"/>
                <w:szCs w:val="14"/>
                <w:highlight w:val="yellow"/>
                <w:lang w:val="en-GB"/>
              </w:rPr>
            </w:pPr>
          </w:p>
        </w:tc>
      </w:tr>
      <w:tr w:rsidR="0053310C" w:rsidRPr="00443C58" w:rsidTr="00C861A1">
        <w:trPr>
          <w:trHeight w:val="396"/>
        </w:trPr>
        <w:tc>
          <w:tcPr>
            <w:tcW w:w="101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443C58" w:rsidRDefault="009374DE" w:rsidP="008B3796">
            <w:pPr>
              <w:spacing w:after="0"/>
              <w:rPr>
                <w:rFonts w:cs="Arial"/>
                <w:sz w:val="18"/>
                <w:szCs w:val="18"/>
                <w:highlight w:val="yellow"/>
                <w:lang w:val="en-GB"/>
              </w:rPr>
            </w:pPr>
            <w:r w:rsidRPr="00443C58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="008B3796" w:rsidRPr="00443C58">
              <w:rPr>
                <w:rFonts w:cs="Arial"/>
                <w:sz w:val="18"/>
                <w:szCs w:val="18"/>
                <w:lang w:val="en-GB"/>
              </w:rPr>
              <w:t>We hereby confirm that the service has been provided in compliance with the Contract:</w:t>
            </w:r>
          </w:p>
        </w:tc>
      </w:tr>
      <w:tr w:rsidR="0053310C" w:rsidRPr="00443C58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443C58" w:rsidRDefault="008B3796" w:rsidP="00C61220">
            <w:pPr>
              <w:spacing w:after="0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443C58">
              <w:rPr>
                <w:rFonts w:cs="Arial"/>
                <w:sz w:val="20"/>
                <w:szCs w:val="20"/>
                <w:lang w:val="en-GB"/>
              </w:rPr>
              <w:t>SERVICE PROVIDER</w:t>
            </w:r>
            <w:r w:rsidR="009374DE" w:rsidRPr="00443C58">
              <w:rPr>
                <w:rFonts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443C58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443C58" w:rsidRDefault="008B3796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  <w:r w:rsidRPr="00443C58">
              <w:rPr>
                <w:rFonts w:cs="Arial"/>
                <w:sz w:val="20"/>
                <w:szCs w:val="20"/>
                <w:lang w:val="en-GB"/>
              </w:rPr>
              <w:t>SERVICE RECIPIENT</w:t>
            </w:r>
            <w:r w:rsidR="009374DE" w:rsidRPr="00443C58">
              <w:rPr>
                <w:rFonts w:cs="Arial"/>
                <w:sz w:val="20"/>
                <w:szCs w:val="20"/>
                <w:lang w:val="en-GB"/>
              </w:rPr>
              <w:t>:</w:t>
            </w:r>
          </w:p>
        </w:tc>
      </w:tr>
      <w:tr w:rsidR="0053310C" w:rsidRPr="00443C58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443C58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443C58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443C58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53310C" w:rsidRPr="00443C58" w:rsidTr="0053310C">
        <w:trPr>
          <w:trHeight w:val="593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443C58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443C58">
              <w:rPr>
                <w:rFonts w:cs="Arial"/>
                <w:sz w:val="16"/>
                <w:szCs w:val="16"/>
                <w:lang w:val="en-GB"/>
              </w:rPr>
              <w:t>(</w:t>
            </w:r>
            <w:r w:rsidR="008B3796" w:rsidRPr="00443C58">
              <w:rPr>
                <w:rFonts w:cs="Arial"/>
                <w:sz w:val="16"/>
                <w:szCs w:val="16"/>
                <w:lang w:val="en-GB"/>
              </w:rPr>
              <w:t>Name and surname</w:t>
            </w:r>
            <w:r w:rsidRPr="00443C58">
              <w:rPr>
                <w:rFonts w:cs="Arial"/>
                <w:sz w:val="16"/>
                <w:szCs w:val="16"/>
                <w:lang w:val="en-GB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443C58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443C58" w:rsidRDefault="009374DE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  <w:lang w:val="en-GB"/>
              </w:rPr>
            </w:pPr>
            <w:r w:rsidRPr="00443C58">
              <w:rPr>
                <w:rFonts w:cs="Arial"/>
                <w:sz w:val="16"/>
                <w:szCs w:val="16"/>
                <w:lang w:val="en-GB"/>
              </w:rPr>
              <w:t>(</w:t>
            </w:r>
            <w:r w:rsidR="008B3796" w:rsidRPr="00443C58">
              <w:rPr>
                <w:rFonts w:cs="Arial"/>
                <w:sz w:val="16"/>
                <w:szCs w:val="16"/>
                <w:lang w:val="en-GB"/>
              </w:rPr>
              <w:t>Name and surname</w:t>
            </w:r>
            <w:r w:rsidRPr="00443C58">
              <w:rPr>
                <w:rFonts w:cs="Arial"/>
                <w:sz w:val="16"/>
                <w:szCs w:val="16"/>
                <w:lang w:val="en-GB"/>
              </w:rPr>
              <w:t>)</w:t>
            </w:r>
          </w:p>
        </w:tc>
      </w:tr>
      <w:tr w:rsidR="0053310C" w:rsidRPr="00443C58" w:rsidTr="0053310C">
        <w:trPr>
          <w:trHeight w:val="397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443C58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443C58">
              <w:rPr>
                <w:rFonts w:cs="Arial"/>
                <w:sz w:val="16"/>
                <w:szCs w:val="16"/>
                <w:lang w:val="en-GB"/>
              </w:rPr>
              <w:t>(</w:t>
            </w:r>
            <w:r w:rsidR="008B3796" w:rsidRPr="00443C58">
              <w:rPr>
                <w:rFonts w:cs="Arial"/>
                <w:sz w:val="16"/>
                <w:szCs w:val="16"/>
                <w:lang w:val="en-GB"/>
              </w:rPr>
              <w:t>Signature</w:t>
            </w:r>
            <w:r w:rsidRPr="00443C58">
              <w:rPr>
                <w:rFonts w:cs="Arial"/>
                <w:sz w:val="16"/>
                <w:szCs w:val="16"/>
                <w:lang w:val="en-GB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443C58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443C58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443C58">
              <w:rPr>
                <w:rFonts w:cs="Arial"/>
                <w:sz w:val="16"/>
                <w:szCs w:val="16"/>
                <w:lang w:val="en-GB"/>
              </w:rPr>
              <w:t>(</w:t>
            </w:r>
            <w:r w:rsidR="008B3796" w:rsidRPr="00443C58">
              <w:rPr>
                <w:rFonts w:cs="Arial"/>
                <w:sz w:val="16"/>
                <w:szCs w:val="16"/>
                <w:lang w:val="en-GB"/>
              </w:rPr>
              <w:t>Signature</w:t>
            </w:r>
            <w:r w:rsidRPr="00443C58">
              <w:rPr>
                <w:rFonts w:cs="Arial"/>
                <w:sz w:val="16"/>
                <w:szCs w:val="16"/>
                <w:lang w:val="en-GB"/>
              </w:rPr>
              <w:t>)</w:t>
            </w:r>
          </w:p>
        </w:tc>
      </w:tr>
      <w:tr w:rsidR="0053310C" w:rsidRPr="00443C58" w:rsidTr="0053310C">
        <w:trPr>
          <w:trHeight w:val="271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443C58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443C58" w:rsidRDefault="008B3796" w:rsidP="00C9459F">
            <w:pPr>
              <w:spacing w:after="0"/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443C58">
              <w:rPr>
                <w:rFonts w:cs="Arial"/>
                <w:sz w:val="16"/>
                <w:szCs w:val="16"/>
                <w:lang w:val="en-GB"/>
              </w:rPr>
              <w:t xml:space="preserve">SUPERVISORY </w:t>
            </w:r>
            <w:r w:rsidR="00C9459F" w:rsidRPr="00443C58">
              <w:rPr>
                <w:rFonts w:cs="Arial"/>
                <w:sz w:val="16"/>
                <w:szCs w:val="16"/>
                <w:lang w:val="en-GB"/>
              </w:rPr>
              <w:t>AUTHORITY</w:t>
            </w:r>
            <w:r w:rsidRPr="00443C58">
              <w:rPr>
                <w:rFonts w:cs="Arial"/>
                <w:sz w:val="16"/>
                <w:szCs w:val="16"/>
                <w:lang w:val="en-GB"/>
              </w:rPr>
              <w:t xml:space="preserve"> CONFIRMATION</w:t>
            </w:r>
            <w:r w:rsidR="004D799A" w:rsidRPr="00443C58">
              <w:rPr>
                <w:rFonts w:cs="Arial"/>
                <w:sz w:val="16"/>
                <w:szCs w:val="16"/>
                <w:vertAlign w:val="superscript"/>
                <w:lang w:val="en-GB"/>
              </w:rPr>
              <w:t>(1</w:t>
            </w:r>
            <w:r w:rsidR="009374DE" w:rsidRPr="00443C58">
              <w:rPr>
                <w:rFonts w:cs="Arial"/>
                <w:sz w:val="16"/>
                <w:szCs w:val="16"/>
                <w:vertAlign w:val="superscript"/>
                <w:lang w:val="en-GB"/>
              </w:rPr>
              <w:t>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443C58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53310C" w:rsidRPr="00443C58" w:rsidTr="0053310C">
        <w:trPr>
          <w:trHeight w:val="417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443C58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443C58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443C58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53310C" w:rsidRPr="00443C58" w:rsidTr="0053310C">
        <w:trPr>
          <w:trHeight w:val="70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443C58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443C58" w:rsidRDefault="008B3796" w:rsidP="00EB4267">
            <w:pPr>
              <w:spacing w:after="120"/>
              <w:rPr>
                <w:rFonts w:cs="Arial"/>
                <w:sz w:val="16"/>
                <w:szCs w:val="16"/>
                <w:lang w:val="en-GB"/>
              </w:rPr>
            </w:pPr>
            <w:r w:rsidRPr="00443C58">
              <w:rPr>
                <w:rFonts w:cs="Arial"/>
                <w:sz w:val="16"/>
                <w:szCs w:val="16"/>
                <w:lang w:val="en-GB"/>
              </w:rPr>
              <w:t>Signature, date and license seal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443C58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</w:tr>
    </w:tbl>
    <w:p w:rsidR="00E45A1A" w:rsidRPr="008B3796" w:rsidRDefault="00E45A1A" w:rsidP="00E45A1A">
      <w:pPr>
        <w:spacing w:after="0" w:line="240" w:lineRule="auto"/>
        <w:rPr>
          <w:rFonts w:cs="Arial"/>
          <w:strike/>
          <w:color w:val="00B050"/>
          <w:sz w:val="14"/>
          <w:szCs w:val="14"/>
        </w:rPr>
      </w:pPr>
    </w:p>
    <w:p w:rsidR="00D22F72" w:rsidRPr="00C9459F" w:rsidRDefault="004D799A" w:rsidP="00CF6481">
      <w:pPr>
        <w:spacing w:after="0" w:line="240" w:lineRule="auto"/>
      </w:pPr>
      <w:r w:rsidRPr="00C9459F">
        <w:rPr>
          <w:rFonts w:cs="Arial"/>
          <w:sz w:val="14"/>
          <w:szCs w:val="14"/>
          <w:vertAlign w:val="superscript"/>
        </w:rPr>
        <w:t>(1</w:t>
      </w:r>
      <w:r w:rsidR="00E45A1A" w:rsidRPr="00C9459F">
        <w:rPr>
          <w:rFonts w:cs="Arial"/>
          <w:sz w:val="14"/>
          <w:szCs w:val="14"/>
          <w:vertAlign w:val="superscript"/>
        </w:rPr>
        <w:t>)</w:t>
      </w:r>
      <w:r w:rsidR="00E45A1A" w:rsidRPr="00C9459F">
        <w:rPr>
          <w:rFonts w:cs="Arial"/>
          <w:sz w:val="14"/>
          <w:szCs w:val="14"/>
        </w:rPr>
        <w:t xml:space="preserve">   </w:t>
      </w:r>
      <w:r w:rsidR="00C9459F" w:rsidRPr="00041114">
        <w:rPr>
          <w:rFonts w:cs="Arial"/>
          <w:sz w:val="14"/>
          <w:szCs w:val="14"/>
          <w:lang w:val="en-GB"/>
        </w:rPr>
        <w:t>Signed and stamped by the Supervisory</w:t>
      </w:r>
      <w:r w:rsidR="00C9459F">
        <w:rPr>
          <w:rFonts w:cs="Arial"/>
          <w:sz w:val="14"/>
          <w:szCs w:val="14"/>
          <w:lang w:val="en-GB"/>
        </w:rPr>
        <w:t xml:space="preserve"> Authority if</w:t>
      </w:r>
      <w:r w:rsidR="00C9459F">
        <w:t xml:space="preserve"> </w:t>
      </w:r>
      <w:r w:rsidR="00C9459F" w:rsidRPr="00C9459F">
        <w:rPr>
          <w:rFonts w:cs="Arial"/>
          <w:sz w:val="14"/>
          <w:szCs w:val="14"/>
          <w:lang w:val="en-GB"/>
        </w:rPr>
        <w:t>appointed for</w:t>
      </w:r>
      <w:r w:rsidR="00C9459F">
        <w:rPr>
          <w:rFonts w:cs="Arial"/>
          <w:sz w:val="14"/>
          <w:szCs w:val="14"/>
          <w:lang w:val="en-GB"/>
        </w:rPr>
        <w:t xml:space="preserve"> performing expert supervision according to the law</w:t>
      </w:r>
      <w:r w:rsidR="00C9459F" w:rsidRPr="00041114">
        <w:rPr>
          <w:rFonts w:cs="Arial"/>
          <w:sz w:val="14"/>
          <w:szCs w:val="14"/>
          <w:lang w:val="en-GB"/>
        </w:rPr>
        <w:t xml:space="preserve"> </w:t>
      </w:r>
    </w:p>
    <w:sectPr w:rsidR="00D22F72" w:rsidRPr="00C9459F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203" w:rsidRDefault="00D76203" w:rsidP="00E45A1A">
      <w:pPr>
        <w:spacing w:after="0" w:line="240" w:lineRule="auto"/>
      </w:pPr>
      <w:r>
        <w:separator/>
      </w:r>
    </w:p>
  </w:endnote>
  <w:endnote w:type="continuationSeparator" w:id="0">
    <w:p w:rsidR="00D76203" w:rsidRDefault="00D76203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660" w:rsidRPr="00443C58" w:rsidRDefault="009C0660" w:rsidP="00443C58">
    <w:pPr>
      <w:pStyle w:val="Footer"/>
      <w:tabs>
        <w:tab w:val="clear" w:pos="4703"/>
        <w:tab w:val="clear" w:pos="9406"/>
        <w:tab w:val="center" w:pos="4513"/>
      </w:tabs>
      <w:spacing w:before="120"/>
      <w:jc w:val="center"/>
      <w:rPr>
        <w:sz w:val="20"/>
        <w:szCs w:val="20"/>
      </w:rPr>
    </w:pPr>
    <w:r w:rsidRPr="00443C58">
      <w:rPr>
        <w:sz w:val="20"/>
        <w:szCs w:val="20"/>
      </w:rPr>
      <w:t>SA</w:t>
    </w:r>
    <w:r w:rsidRPr="00443C58">
      <w:rPr>
        <w:sz w:val="20"/>
        <w:szCs w:val="20"/>
        <w:lang w:val="ru-RU"/>
      </w:rPr>
      <w:t xml:space="preserve">-06.04.02-006, </w:t>
    </w:r>
    <w:proofErr w:type="spellStart"/>
    <w:r w:rsidR="00FD4D57" w:rsidRPr="00443C58">
      <w:rPr>
        <w:sz w:val="20"/>
        <w:szCs w:val="20"/>
        <w:lang w:val="sr-Latn-RS"/>
      </w:rPr>
      <w:t>Version</w:t>
    </w:r>
    <w:proofErr w:type="spellEnd"/>
    <w:r w:rsidRPr="00443C58">
      <w:rPr>
        <w:sz w:val="20"/>
        <w:szCs w:val="20"/>
        <w:lang w:val="ru-RU"/>
      </w:rPr>
      <w:t xml:space="preserve"> </w:t>
    </w:r>
    <w:r w:rsidR="004D799A" w:rsidRPr="00443C58">
      <w:rPr>
        <w:sz w:val="20"/>
        <w:szCs w:val="20"/>
        <w:lang w:val="sr-Cyrl-RS"/>
      </w:rPr>
      <w:t>7</w:t>
    </w:r>
    <w:r w:rsidR="00820F9D" w:rsidRPr="00443C58">
      <w:rPr>
        <w:sz w:val="20"/>
        <w:szCs w:val="20"/>
      </w:rPr>
      <w:t>.0</w:t>
    </w:r>
    <w:r w:rsidR="00443C58" w:rsidRPr="00443C58">
      <w:rPr>
        <w:sz w:val="20"/>
        <w:szCs w:val="20"/>
      </w:rPr>
      <w:tab/>
    </w:r>
    <w:r w:rsidRPr="00443C58">
      <w:rPr>
        <w:sz w:val="20"/>
        <w:szCs w:val="20"/>
        <w:lang w:val="ru-RU"/>
      </w:rPr>
      <w:tab/>
    </w:r>
    <w:r w:rsidRPr="00443C58">
      <w:rPr>
        <w:sz w:val="20"/>
        <w:szCs w:val="20"/>
        <w:lang w:val="ru-RU"/>
      </w:rPr>
      <w:tab/>
    </w:r>
    <w:r w:rsidRPr="00443C58">
      <w:rPr>
        <w:sz w:val="20"/>
        <w:szCs w:val="20"/>
        <w:lang w:val="ru-RU"/>
      </w:rPr>
      <w:tab/>
    </w:r>
    <w:r w:rsidRPr="00443C58">
      <w:rPr>
        <w:sz w:val="20"/>
        <w:szCs w:val="20"/>
        <w:lang w:val="ru-RU"/>
      </w:rPr>
      <w:tab/>
    </w:r>
    <w:r w:rsidRPr="00443C58">
      <w:rPr>
        <w:sz w:val="20"/>
        <w:szCs w:val="20"/>
        <w:lang w:val="ru-RU"/>
      </w:rPr>
      <w:tab/>
    </w:r>
    <w:r w:rsidRPr="00443C58">
      <w:rPr>
        <w:sz w:val="20"/>
        <w:szCs w:val="20"/>
        <w:lang w:val="sr-Latn-RS"/>
      </w:rPr>
      <w:tab/>
    </w:r>
    <w:r w:rsidR="00FD4D57" w:rsidRPr="00443C58">
      <w:rPr>
        <w:rFonts w:cs="Arial"/>
        <w:sz w:val="20"/>
        <w:szCs w:val="20"/>
      </w:rPr>
      <w:t>Page</w:t>
    </w:r>
    <w:r w:rsidRPr="00443C58">
      <w:rPr>
        <w:rFonts w:cs="Arial"/>
        <w:sz w:val="20"/>
        <w:szCs w:val="20"/>
      </w:rPr>
      <w:t xml:space="preserve"> </w:t>
    </w:r>
    <w:r w:rsidRPr="00443C58">
      <w:rPr>
        <w:rFonts w:cs="Arial"/>
        <w:sz w:val="20"/>
        <w:szCs w:val="20"/>
      </w:rPr>
      <w:fldChar w:fldCharType="begin"/>
    </w:r>
    <w:r w:rsidRPr="00443C58">
      <w:rPr>
        <w:rFonts w:cs="Arial"/>
        <w:sz w:val="20"/>
        <w:szCs w:val="20"/>
      </w:rPr>
      <w:instrText xml:space="preserve"> PAGE </w:instrText>
    </w:r>
    <w:r w:rsidRPr="00443C58">
      <w:rPr>
        <w:rFonts w:cs="Arial"/>
        <w:sz w:val="20"/>
        <w:szCs w:val="20"/>
      </w:rPr>
      <w:fldChar w:fldCharType="separate"/>
    </w:r>
    <w:r w:rsidR="001019ED">
      <w:rPr>
        <w:rFonts w:cs="Arial"/>
        <w:noProof/>
        <w:sz w:val="20"/>
        <w:szCs w:val="20"/>
      </w:rPr>
      <w:t>1</w:t>
    </w:r>
    <w:r w:rsidRPr="00443C58">
      <w:rPr>
        <w:rFonts w:cs="Arial"/>
        <w:noProof/>
        <w:sz w:val="20"/>
        <w:szCs w:val="20"/>
      </w:rPr>
      <w:fldChar w:fldCharType="end"/>
    </w:r>
    <w:r w:rsidR="00FD4D57" w:rsidRPr="00443C58">
      <w:rPr>
        <w:rFonts w:cs="Arial"/>
        <w:sz w:val="20"/>
        <w:szCs w:val="20"/>
      </w:rPr>
      <w:t xml:space="preserve"> of</w:t>
    </w:r>
    <w:r w:rsidRPr="00443C58">
      <w:rPr>
        <w:rFonts w:cs="Arial"/>
        <w:sz w:val="20"/>
        <w:szCs w:val="20"/>
      </w:rPr>
      <w:t xml:space="preserve"> </w:t>
    </w:r>
    <w:r w:rsidRPr="00443C58">
      <w:rPr>
        <w:rFonts w:cs="Arial"/>
        <w:sz w:val="20"/>
        <w:szCs w:val="20"/>
      </w:rPr>
      <w:fldChar w:fldCharType="begin"/>
    </w:r>
    <w:r w:rsidRPr="00443C58">
      <w:rPr>
        <w:rFonts w:cs="Arial"/>
        <w:sz w:val="20"/>
        <w:szCs w:val="20"/>
      </w:rPr>
      <w:instrText xml:space="preserve"> NUMPAGES  </w:instrText>
    </w:r>
    <w:r w:rsidRPr="00443C58">
      <w:rPr>
        <w:rFonts w:cs="Arial"/>
        <w:sz w:val="20"/>
        <w:szCs w:val="20"/>
      </w:rPr>
      <w:fldChar w:fldCharType="separate"/>
    </w:r>
    <w:r w:rsidR="001019ED">
      <w:rPr>
        <w:rFonts w:cs="Arial"/>
        <w:noProof/>
        <w:sz w:val="20"/>
        <w:szCs w:val="20"/>
      </w:rPr>
      <w:t>1</w:t>
    </w:r>
    <w:r w:rsidRPr="00443C58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203" w:rsidRDefault="00D76203" w:rsidP="00E45A1A">
      <w:pPr>
        <w:spacing w:after="0" w:line="240" w:lineRule="auto"/>
      </w:pPr>
      <w:r>
        <w:separator/>
      </w:r>
    </w:p>
  </w:footnote>
  <w:footnote w:type="continuationSeparator" w:id="0">
    <w:p w:rsidR="00D76203" w:rsidRDefault="00D76203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E6"/>
    <w:rsid w:val="00002E84"/>
    <w:rsid w:val="000134B1"/>
    <w:rsid w:val="00022547"/>
    <w:rsid w:val="000247DC"/>
    <w:rsid w:val="00030CDE"/>
    <w:rsid w:val="00033628"/>
    <w:rsid w:val="0003619A"/>
    <w:rsid w:val="00041A04"/>
    <w:rsid w:val="00096477"/>
    <w:rsid w:val="000A7E08"/>
    <w:rsid w:val="000D1B5E"/>
    <w:rsid w:val="000D21ED"/>
    <w:rsid w:val="000D53FD"/>
    <w:rsid w:val="000E28DB"/>
    <w:rsid w:val="000F1908"/>
    <w:rsid w:val="00101567"/>
    <w:rsid w:val="001019ED"/>
    <w:rsid w:val="00112776"/>
    <w:rsid w:val="00115C22"/>
    <w:rsid w:val="001460E6"/>
    <w:rsid w:val="00172F2E"/>
    <w:rsid w:val="00184292"/>
    <w:rsid w:val="00190A61"/>
    <w:rsid w:val="001961D3"/>
    <w:rsid w:val="001A2A74"/>
    <w:rsid w:val="001D17D2"/>
    <w:rsid w:val="0020216F"/>
    <w:rsid w:val="002044AF"/>
    <w:rsid w:val="00214EE5"/>
    <w:rsid w:val="00242A26"/>
    <w:rsid w:val="00273117"/>
    <w:rsid w:val="00297A85"/>
    <w:rsid w:val="002C014E"/>
    <w:rsid w:val="002D2A29"/>
    <w:rsid w:val="003056BB"/>
    <w:rsid w:val="00305A48"/>
    <w:rsid w:val="003144ED"/>
    <w:rsid w:val="00323C32"/>
    <w:rsid w:val="0034596A"/>
    <w:rsid w:val="0034743E"/>
    <w:rsid w:val="0038028D"/>
    <w:rsid w:val="003B008D"/>
    <w:rsid w:val="003E33D7"/>
    <w:rsid w:val="003F04F0"/>
    <w:rsid w:val="003F25AF"/>
    <w:rsid w:val="003F5AAD"/>
    <w:rsid w:val="004068F4"/>
    <w:rsid w:val="00414C10"/>
    <w:rsid w:val="004312EA"/>
    <w:rsid w:val="00442533"/>
    <w:rsid w:val="00443C58"/>
    <w:rsid w:val="00451579"/>
    <w:rsid w:val="00467E59"/>
    <w:rsid w:val="00474997"/>
    <w:rsid w:val="00475973"/>
    <w:rsid w:val="00490E36"/>
    <w:rsid w:val="004A2271"/>
    <w:rsid w:val="004A34BC"/>
    <w:rsid w:val="004B2909"/>
    <w:rsid w:val="004C6DD1"/>
    <w:rsid w:val="004D3F8B"/>
    <w:rsid w:val="004D48EC"/>
    <w:rsid w:val="004D799A"/>
    <w:rsid w:val="004E53CE"/>
    <w:rsid w:val="004E71A7"/>
    <w:rsid w:val="004F7382"/>
    <w:rsid w:val="005012C0"/>
    <w:rsid w:val="0050795E"/>
    <w:rsid w:val="005208F0"/>
    <w:rsid w:val="00524804"/>
    <w:rsid w:val="00524D60"/>
    <w:rsid w:val="00525AEC"/>
    <w:rsid w:val="0053310C"/>
    <w:rsid w:val="005358F8"/>
    <w:rsid w:val="005509F2"/>
    <w:rsid w:val="00550D6F"/>
    <w:rsid w:val="00580FAD"/>
    <w:rsid w:val="005829A9"/>
    <w:rsid w:val="00584E87"/>
    <w:rsid w:val="005B79D2"/>
    <w:rsid w:val="005D50E5"/>
    <w:rsid w:val="0062219F"/>
    <w:rsid w:val="00622D9B"/>
    <w:rsid w:val="006540F5"/>
    <w:rsid w:val="00671908"/>
    <w:rsid w:val="0068240B"/>
    <w:rsid w:val="006D0E2A"/>
    <w:rsid w:val="006E198F"/>
    <w:rsid w:val="006F44AD"/>
    <w:rsid w:val="00711318"/>
    <w:rsid w:val="0072092F"/>
    <w:rsid w:val="00720A95"/>
    <w:rsid w:val="0073463F"/>
    <w:rsid w:val="00753FAE"/>
    <w:rsid w:val="00777198"/>
    <w:rsid w:val="00782025"/>
    <w:rsid w:val="007A5ADB"/>
    <w:rsid w:val="007B73C0"/>
    <w:rsid w:val="007E409D"/>
    <w:rsid w:val="007E4953"/>
    <w:rsid w:val="007F29AA"/>
    <w:rsid w:val="007F653B"/>
    <w:rsid w:val="007F6E69"/>
    <w:rsid w:val="00820F9D"/>
    <w:rsid w:val="00821ECB"/>
    <w:rsid w:val="008279A0"/>
    <w:rsid w:val="0083022B"/>
    <w:rsid w:val="00844533"/>
    <w:rsid w:val="0084700B"/>
    <w:rsid w:val="00863754"/>
    <w:rsid w:val="00871454"/>
    <w:rsid w:val="008817B2"/>
    <w:rsid w:val="008B0809"/>
    <w:rsid w:val="008B3796"/>
    <w:rsid w:val="008D6ADE"/>
    <w:rsid w:val="008E244D"/>
    <w:rsid w:val="009103C8"/>
    <w:rsid w:val="00911B41"/>
    <w:rsid w:val="00927753"/>
    <w:rsid w:val="00933801"/>
    <w:rsid w:val="009374DE"/>
    <w:rsid w:val="00937D63"/>
    <w:rsid w:val="00942840"/>
    <w:rsid w:val="00947C76"/>
    <w:rsid w:val="0097525F"/>
    <w:rsid w:val="00982F65"/>
    <w:rsid w:val="00987498"/>
    <w:rsid w:val="00992177"/>
    <w:rsid w:val="009A18C7"/>
    <w:rsid w:val="009B7DFB"/>
    <w:rsid w:val="009C0660"/>
    <w:rsid w:val="009E11DD"/>
    <w:rsid w:val="009F0427"/>
    <w:rsid w:val="009F30EE"/>
    <w:rsid w:val="00A10AF3"/>
    <w:rsid w:val="00A1451B"/>
    <w:rsid w:val="00A166AA"/>
    <w:rsid w:val="00AB0477"/>
    <w:rsid w:val="00AB7573"/>
    <w:rsid w:val="00AC52FD"/>
    <w:rsid w:val="00AD558E"/>
    <w:rsid w:val="00AD743D"/>
    <w:rsid w:val="00AE12B8"/>
    <w:rsid w:val="00AF1E20"/>
    <w:rsid w:val="00AF509C"/>
    <w:rsid w:val="00B639DE"/>
    <w:rsid w:val="00B74429"/>
    <w:rsid w:val="00B77BA4"/>
    <w:rsid w:val="00B9267D"/>
    <w:rsid w:val="00B95CFB"/>
    <w:rsid w:val="00BA1CB4"/>
    <w:rsid w:val="00BC645F"/>
    <w:rsid w:val="00BD76B6"/>
    <w:rsid w:val="00BF1201"/>
    <w:rsid w:val="00BF18BA"/>
    <w:rsid w:val="00C06C48"/>
    <w:rsid w:val="00C07792"/>
    <w:rsid w:val="00C10CBE"/>
    <w:rsid w:val="00C40E53"/>
    <w:rsid w:val="00C45B0B"/>
    <w:rsid w:val="00C52689"/>
    <w:rsid w:val="00C52E94"/>
    <w:rsid w:val="00C61220"/>
    <w:rsid w:val="00C64ED5"/>
    <w:rsid w:val="00C67C67"/>
    <w:rsid w:val="00C861A1"/>
    <w:rsid w:val="00C90767"/>
    <w:rsid w:val="00C9459F"/>
    <w:rsid w:val="00CA6E7C"/>
    <w:rsid w:val="00CB604C"/>
    <w:rsid w:val="00CF6481"/>
    <w:rsid w:val="00D13D95"/>
    <w:rsid w:val="00D22F72"/>
    <w:rsid w:val="00D2339C"/>
    <w:rsid w:val="00D4695A"/>
    <w:rsid w:val="00D50149"/>
    <w:rsid w:val="00D50D18"/>
    <w:rsid w:val="00D76203"/>
    <w:rsid w:val="00D9376E"/>
    <w:rsid w:val="00DA2091"/>
    <w:rsid w:val="00DB3225"/>
    <w:rsid w:val="00DB7198"/>
    <w:rsid w:val="00DC05E3"/>
    <w:rsid w:val="00DC0B18"/>
    <w:rsid w:val="00DC123D"/>
    <w:rsid w:val="00DC6E69"/>
    <w:rsid w:val="00DE26E5"/>
    <w:rsid w:val="00E049D7"/>
    <w:rsid w:val="00E05330"/>
    <w:rsid w:val="00E30941"/>
    <w:rsid w:val="00E377BA"/>
    <w:rsid w:val="00E45A1A"/>
    <w:rsid w:val="00E53208"/>
    <w:rsid w:val="00E87CED"/>
    <w:rsid w:val="00EB2CA8"/>
    <w:rsid w:val="00EB4267"/>
    <w:rsid w:val="00EB6FB4"/>
    <w:rsid w:val="00EB77B2"/>
    <w:rsid w:val="00ED1734"/>
    <w:rsid w:val="00ED6E9C"/>
    <w:rsid w:val="00EF1FE4"/>
    <w:rsid w:val="00F14360"/>
    <w:rsid w:val="00F272D4"/>
    <w:rsid w:val="00F57C3C"/>
    <w:rsid w:val="00F6272B"/>
    <w:rsid w:val="00F85C3D"/>
    <w:rsid w:val="00F90002"/>
    <w:rsid w:val="00FA1B9F"/>
    <w:rsid w:val="00FB45E3"/>
    <w:rsid w:val="00FC6AF7"/>
    <w:rsid w:val="00FD4D57"/>
    <w:rsid w:val="00FD5D98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681DF-3244-4095-AA19-2DECAECB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45A1A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45A1A"/>
    <w:rPr>
      <w:rFonts w:ascii="Arial" w:eastAsia="Calibri" w:hAnsi="Arial" w:cs="Times New Roman"/>
    </w:rPr>
  </w:style>
  <w:style w:type="table" w:styleId="TableGrid">
    <w:name w:val="Table Grid"/>
    <w:basedOn w:val="TableNormal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ListParagraph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2011-10-202489</_dlc_DocId>
    <_dlc_DocIdUrl xmlns="b3ef1202-6da4-439b-bd9c-0f518e8f8abc">
      <Url>https://nisdms.nis.local/_layouts/15/DocIdRedir.aspx?ID=2011-10-202489</Url>
      <Description>2011-10-202489</Description>
    </_dlc_DocIdUrl>
    <BarCode xmlns="b3ef1202-6da4-439b-bd9c-0f518e8f8abc">30240219120744227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NM_049000/ND-od/001642/2022-07</InternalID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E5FFE-1691-450F-BDAF-122E2FF0D325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47746F25-E0B0-41BE-A596-2FBB9F8581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E3809B-801C-4625-A334-B1205FB42E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94DD89-4F38-4479-BEAE-19D39A044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21E8FB-5F3E-4BDE-975B-31764E360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</Template>
  <TotalTime>31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Standarda SA-06.04.02-006_V7.0_</vt:lpstr>
    </vt:vector>
  </TitlesOfParts>
  <Company>NIS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SA-06.04.02-006_V7.0_</dc:title>
  <dc:creator>Dragana.Mijalkovic</dc:creator>
  <cp:keywords>Klasifikacija: Без ограничења/Unrestricted</cp:keywords>
  <cp:lastModifiedBy>Svetlana Vujatov</cp:lastModifiedBy>
  <cp:revision>8</cp:revision>
  <cp:lastPrinted>2016-07-25T08:34:00Z</cp:lastPrinted>
  <dcterms:created xsi:type="dcterms:W3CDTF">2024-04-04T07:56:00Z</dcterms:created>
  <dcterms:modified xsi:type="dcterms:W3CDTF">2024-04-04T09:34:00Z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01d0f680-145d-4133-8ba7-e47282ceca11</vt:lpwstr>
  </property>
  <property fmtid="{D5CDD505-2E9C-101B-9397-08002B2CF9AE}" pid="3" name="NISKlasifikacija">
    <vt:lpwstr>Без ограничења/Unrestricted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30210611123247077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e32b3fd8-64fe-47a1-9e8d-074458a74c78</vt:lpwstr>
  </property>
  <property fmtid="{D5CDD505-2E9C-101B-9397-08002B2CF9AE}" pid="9" name="Klasifikacija">
    <vt:lpwstr>Bez-ogranicenja-Unrestricted</vt:lpwstr>
  </property>
</Properties>
</file>